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61C76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61C7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61C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61C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61C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61C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61C7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61C76">
        <w:rPr>
          <w:b w:val="0"/>
        </w:rPr>
        <w:t xml:space="preserve"> 103/2307-21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61C76" w:rsidP="00232C8F">
            <w:r>
              <w:t>Рабочий по комплексному обслуживанию и ремонту (санузел)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61C76" w:rsidP="00232C8F">
            <w:r>
              <w:t>17544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61C76" w:rsidRPr="00C61C76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61C76" w:rsidRPr="00C61C76">
        <w:rPr>
          <w:rStyle w:val="aa"/>
        </w:rPr>
        <w:t>2;  103/2307-21, 104/2307-21А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61C76" w:rsidRPr="00C61C76">
        <w:rPr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61C76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61C76" w:rsidP="00BA30DE">
            <w:pPr>
              <w:jc w:val="center"/>
            </w:pPr>
            <w:r>
              <w:t>8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61C76" w:rsidP="00BA30DE">
            <w:pPr>
              <w:jc w:val="center"/>
            </w:pPr>
            <w:r>
              <w:t>8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61C76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61C76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61C76" w:rsidP="00BA30DE">
            <w:pPr>
              <w:jc w:val="center"/>
            </w:pPr>
            <w:r>
              <w:t>034-561-303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036-051-104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036-053-160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035-737-360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073-835-211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036-286-692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036-226-172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  <w:r>
              <w:t>036-287-636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  <w:tr w:rsidR="00C61C7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61C76" w:rsidRDefault="00C61C7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1C76" w:rsidRPr="00D15B1E" w:rsidRDefault="00C61C76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010AB4" w:rsidRDefault="00010AB4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61C76" w:rsidRPr="00C61C76">
        <w:rPr>
          <w:rStyle w:val="aa"/>
        </w:rPr>
        <w:t xml:space="preserve"> Уборочный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61C76" w:rsidRPr="00C61C76">
        <w:rPr>
          <w:rStyle w:val="aa"/>
        </w:rPr>
        <w:t xml:space="preserve"> Расходные материалы, дезинфицирующее средство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033A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033A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033A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 117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61C7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10AB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5.1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033A3" w:rsidRPr="00B033A3">
        <w:rPr>
          <w:i/>
          <w:u w:val="single"/>
        </w:rPr>
        <w:t>1. Рекомендации по улучшению условий труда:</w:t>
      </w:r>
      <w:r w:rsidR="00B033A3" w:rsidRPr="00B033A3">
        <w:rPr>
          <w:i/>
          <w:u w:val="single"/>
        </w:rPr>
        <w:br/>
        <w:t xml:space="preserve"> 1.1. Организовать рациональные режимы труда  и отдыха (Снижение тяжести трудового процесса);</w:t>
      </w:r>
      <w:r w:rsidR="00B033A3" w:rsidRPr="00B033A3">
        <w:rPr>
          <w:i/>
          <w:u w:val="single"/>
        </w:rPr>
        <w:tab/>
        <w:t>   </w:t>
      </w:r>
      <w:r w:rsidR="00B033A3" w:rsidRPr="00B033A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</w:t>
      </w:r>
      <w:r w:rsidR="00B033A3" w:rsidRPr="00B033A3">
        <w:rPr>
          <w:i/>
          <w:u w:val="single"/>
        </w:rPr>
        <w:lastRenderedPageBreak/>
        <w:t>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033A3" w:rsidRPr="00B033A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61C7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B033A3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B033A3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61C7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C76" w:rsidRPr="00C61C76" w:rsidRDefault="00C61C76" w:rsidP="004E51DC">
            <w:pPr>
              <w:pStyle w:val="a8"/>
            </w:pPr>
          </w:p>
        </w:tc>
      </w:tr>
      <w:tr w:rsidR="00C61C76" w:rsidRPr="00C61C76" w:rsidTr="00C61C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C76" w:rsidRPr="00C61C76" w:rsidRDefault="00C61C76" w:rsidP="00EF07A3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C76" w:rsidRPr="00C61C76" w:rsidRDefault="00C61C76" w:rsidP="004E51DC">
            <w:pPr>
              <w:pStyle w:val="a8"/>
              <w:rPr>
                <w:vertAlign w:val="superscript"/>
              </w:rPr>
            </w:pPr>
            <w:r w:rsidRPr="00C61C76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61C7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033A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033A3" w:rsidRPr="00B033A3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103/2307-21, 104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7544 "/>
    <w:docVar w:name="codeok " w:val="    "/>
    <w:docVar w:name="col18" w:val=" 0 "/>
    <w:docVar w:name="colanal" w:val="  Отсутствуют"/>
    <w:docVar w:name="colrab" w:val=" 4 "/>
    <w:docVar w:name="colrab_anal" w:val=" 8 "/>
    <w:docVar w:name="colraball" w:val="    "/>
    <w:docVar w:name="colwom" w:val=" 4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3/2307-21"/>
    <w:docVar w:name="gig_kut" w:val="3.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3/2307-21 "/>
    <w:docVar w:name="oborud" w:val=" Уборочный инвентар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5.1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95129119EFAA4C7FB9C56EE077EF30DF"/>
    <w:docVar w:name="rm_id" w:val="6776"/>
    <w:docVar w:name="rm_name" w:val="                                          "/>
    <w:docVar w:name="rm_number" w:val=" 103/2307-21 "/>
    <w:docVar w:name="s_050" w:val="1. Рекомендации по улучш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дезинфицирующее средство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0AB4"/>
    <w:rsid w:val="00017AE9"/>
    <w:rsid w:val="00025683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36AB2"/>
    <w:rsid w:val="0036597D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5455B"/>
    <w:rsid w:val="00481C22"/>
    <w:rsid w:val="004A47AD"/>
    <w:rsid w:val="004C4DB2"/>
    <w:rsid w:val="004E51DC"/>
    <w:rsid w:val="004E5FB2"/>
    <w:rsid w:val="00510595"/>
    <w:rsid w:val="00513B87"/>
    <w:rsid w:val="00563E94"/>
    <w:rsid w:val="00576095"/>
    <w:rsid w:val="005A3A36"/>
    <w:rsid w:val="005B466C"/>
    <w:rsid w:val="005B7FE8"/>
    <w:rsid w:val="005C0A9A"/>
    <w:rsid w:val="005F0B4A"/>
    <w:rsid w:val="005F6B08"/>
    <w:rsid w:val="00640CE9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6E60"/>
    <w:rsid w:val="007E6D4F"/>
    <w:rsid w:val="007F5061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33A3"/>
    <w:rsid w:val="00B04F25"/>
    <w:rsid w:val="00BA30DE"/>
    <w:rsid w:val="00BA5029"/>
    <w:rsid w:val="00BC2F3C"/>
    <w:rsid w:val="00BF13D9"/>
    <w:rsid w:val="00C02721"/>
    <w:rsid w:val="00C03F4A"/>
    <w:rsid w:val="00C1533C"/>
    <w:rsid w:val="00C51624"/>
    <w:rsid w:val="00C61C76"/>
    <w:rsid w:val="00C93D6F"/>
    <w:rsid w:val="00CB0141"/>
    <w:rsid w:val="00CE3307"/>
    <w:rsid w:val="00CE6C7E"/>
    <w:rsid w:val="00D15B1E"/>
    <w:rsid w:val="00D22780"/>
    <w:rsid w:val="00D76DF8"/>
    <w:rsid w:val="00DB1272"/>
    <w:rsid w:val="00DB5302"/>
    <w:rsid w:val="00DD6B1F"/>
    <w:rsid w:val="00E124F4"/>
    <w:rsid w:val="00E36337"/>
    <w:rsid w:val="00E43EDA"/>
    <w:rsid w:val="00E927ED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2022-02-18T04:39:00Z</dcterms:created>
  <dcterms:modified xsi:type="dcterms:W3CDTF">2022-02-18T08:25:00Z</dcterms:modified>
</cp:coreProperties>
</file>